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796"/>
      </w:tblGrid>
      <w:tr w:rsidR="004D4545" w:rsidRPr="00F14FB8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545" w:rsidRPr="002876B8" w:rsidRDefault="004D4545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МУН</w:t>
            </w:r>
            <w:r w:rsidRPr="002876B8">
              <w:rPr>
                <w:rFonts w:ascii="Times New Roman" w:hAnsi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545" w:rsidRPr="002876B8" w:rsidRDefault="004D454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4D4545" w:rsidRPr="002876B8" w:rsidRDefault="004D454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545" w:rsidRPr="002876B8" w:rsidRDefault="004D454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4D4545" w:rsidRPr="002876B8" w:rsidRDefault="004D454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:rsidR="004D4545" w:rsidRPr="002876B8" w:rsidRDefault="004D4545" w:rsidP="002876B8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4D4545" w:rsidRPr="002876B8" w:rsidRDefault="004D4545" w:rsidP="002876B8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</w:p>
    <w:p w:rsidR="004D4545" w:rsidRPr="00203D8A" w:rsidRDefault="004D4545" w:rsidP="00BE51B2">
      <w:pPr>
        <w:pStyle w:val="320"/>
        <w:keepNext/>
        <w:keepLines/>
        <w:shd w:val="clear" w:color="auto" w:fill="auto"/>
        <w:spacing w:before="0"/>
        <w:ind w:left="100"/>
        <w:rPr>
          <w:rStyle w:val="32"/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4D4545" w:rsidRPr="002C5F21" w:rsidRDefault="004D4545" w:rsidP="001B6401">
      <w:pPr>
        <w:jc w:val="center"/>
        <w:rPr>
          <w:rFonts w:ascii="Times New Roman" w:hAnsi="Times New Roman"/>
          <w:b/>
          <w:sz w:val="28"/>
          <w:szCs w:val="28"/>
        </w:rPr>
      </w:pPr>
      <w:r w:rsidRPr="00CB1B65">
        <w:rPr>
          <w:rFonts w:ascii="Times New Roman" w:hAnsi="Times New Roman"/>
          <w:b/>
          <w:sz w:val="28"/>
          <w:szCs w:val="28"/>
        </w:rPr>
        <w:t>ПЛАН РАБОТЫ НА НЕДЕЛЮ</w:t>
      </w:r>
      <w:r>
        <w:rPr>
          <w:rFonts w:ascii="Times New Roman" w:hAnsi="Times New Roman"/>
          <w:b/>
          <w:sz w:val="28"/>
          <w:szCs w:val="28"/>
        </w:rPr>
        <w:t xml:space="preserve"> С 12.10.2020</w:t>
      </w:r>
      <w:r w:rsidRPr="00CB1B6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16.10.2020 </w:t>
      </w:r>
    </w:p>
    <w:tbl>
      <w:tblPr>
        <w:tblW w:w="11483" w:type="dxa"/>
        <w:tblInd w:w="-1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5"/>
        <w:gridCol w:w="742"/>
        <w:gridCol w:w="650"/>
        <w:gridCol w:w="713"/>
        <w:gridCol w:w="722"/>
        <w:gridCol w:w="3647"/>
        <w:gridCol w:w="4394"/>
      </w:tblGrid>
      <w:tr w:rsidR="004D4545" w:rsidRPr="00F14FB8" w:rsidTr="00E73D8F">
        <w:trPr>
          <w:trHeight w:val="423"/>
        </w:trPr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ПН</w:t>
            </w: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ЧТ</w:t>
            </w: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ПТ</w:t>
            </w: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394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42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этап Всероссийских олимпиад  (школьный)</w:t>
            </w:r>
          </w:p>
        </w:tc>
        <w:tc>
          <w:tcPr>
            <w:tcW w:w="4394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МО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42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4D4545" w:rsidRPr="004A6F11" w:rsidRDefault="004D4545" w:rsidP="005806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47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Анкетирование на сайте НОКО родителей и учащихся. ( Последние дни)</w:t>
            </w:r>
          </w:p>
        </w:tc>
        <w:tc>
          <w:tcPr>
            <w:tcW w:w="4394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FB8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FB8">
              <w:rPr>
                <w:rFonts w:ascii="Times New Roman" w:hAnsi="Times New Roman"/>
                <w:bCs/>
                <w:sz w:val="24"/>
                <w:szCs w:val="24"/>
              </w:rPr>
              <w:t>Адаптация. Посещение уроков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5, 10 классах</w:t>
            </w:r>
          </w:p>
        </w:tc>
        <w:tc>
          <w:tcPr>
            <w:tcW w:w="4394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Бакулева Л.В., Гоморова А.А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12-00</w:t>
            </w: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ВПР 8 классы. Английский язык</w:t>
            </w:r>
            <w:r w:rsidRPr="00F14FB8">
              <w:rPr>
                <w:rFonts w:ascii="Times New Roman" w:hAnsi="Times New Roman"/>
                <w:bCs/>
                <w:sz w:val="24"/>
                <w:szCs w:val="24"/>
              </w:rPr>
              <w:t xml:space="preserve"> язык</w:t>
            </w:r>
          </w:p>
          <w:p w:rsidR="004D4545" w:rsidRPr="00F14FB8" w:rsidRDefault="004D4545" w:rsidP="00AE7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D4545" w:rsidRPr="00F14FB8" w:rsidRDefault="004D4545" w:rsidP="00AE7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Чистоклетова Ю.Н., Склярова О.В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Проверка ВПР</w:t>
            </w:r>
          </w:p>
        </w:tc>
        <w:tc>
          <w:tcPr>
            <w:tcW w:w="4394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Чистоклетова Ю.Н., Склярова О.В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9-00</w:t>
            </w: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для участвующих в диагностических контрольных работах</w:t>
            </w:r>
          </w:p>
        </w:tc>
        <w:tc>
          <w:tcPr>
            <w:tcW w:w="4394" w:type="dxa"/>
          </w:tcPr>
          <w:p w:rsidR="004D4545" w:rsidRDefault="004D4545" w:rsidP="0058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Кокчеева Р.Э.</w:t>
            </w:r>
          </w:p>
          <w:p w:rsidR="004D4545" w:rsidRDefault="004D4545" w:rsidP="0058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Зуб Л.В.</w:t>
            </w:r>
          </w:p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Добржанская Е.А.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Диагностическая контрольная работа по русскому языку в 10 классах</w:t>
            </w:r>
          </w:p>
        </w:tc>
        <w:tc>
          <w:tcPr>
            <w:tcW w:w="4394" w:type="dxa"/>
          </w:tcPr>
          <w:p w:rsidR="004D4545" w:rsidRDefault="004D4545" w:rsidP="00B01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Организаторы в аудитории:</w:t>
            </w:r>
          </w:p>
          <w:p w:rsidR="004D4545" w:rsidRDefault="004D4545" w:rsidP="00B01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Кокчеева Р.Э.</w:t>
            </w:r>
          </w:p>
          <w:p w:rsidR="004D4545" w:rsidRDefault="004D4545" w:rsidP="00B01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Зуб Л.В.</w:t>
            </w:r>
          </w:p>
          <w:p w:rsidR="004D4545" w:rsidRDefault="004D4545" w:rsidP="00B01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Добржанская Е.А.</w:t>
            </w:r>
          </w:p>
          <w:p w:rsidR="004D4545" w:rsidRDefault="004D4545" w:rsidP="00B01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Организаторы вне  аудитории:</w:t>
            </w:r>
          </w:p>
          <w:p w:rsidR="004D4545" w:rsidRDefault="004D4545" w:rsidP="00B01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Губская О.Ф.- 2 этаж</w:t>
            </w:r>
          </w:p>
          <w:p w:rsidR="004D4545" w:rsidRPr="00F14FB8" w:rsidRDefault="004D4545" w:rsidP="00B01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Бондаровская Т.В.-3 этаж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Проверка диагностических контрольных работ</w:t>
            </w:r>
          </w:p>
        </w:tc>
        <w:tc>
          <w:tcPr>
            <w:tcW w:w="4394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Кобыш С.И., Жадан О.С., Байдюк Н.Н.</w:t>
            </w:r>
          </w:p>
        </w:tc>
      </w:tr>
      <w:tr w:rsidR="004D4545" w:rsidRPr="00F14FB8" w:rsidTr="00F14FB8"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Проверка журналов отработанного времени</w:t>
            </w:r>
          </w:p>
        </w:tc>
      </w:tr>
      <w:tr w:rsidR="004D4545" w:rsidRPr="00F14FB8" w:rsidTr="00441533">
        <w:trPr>
          <w:trHeight w:val="54"/>
        </w:trPr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D4545" w:rsidRPr="00F14FB8" w:rsidTr="00F14FB8">
        <w:trPr>
          <w:trHeight w:val="54"/>
        </w:trPr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441533" w:rsidRDefault="004D4545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D4545" w:rsidRPr="00441533" w:rsidRDefault="004D4545" w:rsidP="004415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545" w:rsidRPr="00F14FB8" w:rsidTr="00F14FB8">
        <w:trPr>
          <w:trHeight w:val="54"/>
        </w:trPr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Pr="00760811" w:rsidRDefault="004D4545" w:rsidP="007608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D4545" w:rsidRPr="00F14FB8" w:rsidRDefault="004D4545" w:rsidP="00760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D4545" w:rsidRPr="00F14FB8" w:rsidTr="00F14FB8">
        <w:trPr>
          <w:trHeight w:val="54"/>
        </w:trPr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D4545" w:rsidRPr="00F14FB8" w:rsidRDefault="004D4545" w:rsidP="00760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D4545" w:rsidRPr="00F14FB8" w:rsidTr="00F14FB8">
        <w:trPr>
          <w:trHeight w:val="54"/>
        </w:trPr>
        <w:tc>
          <w:tcPr>
            <w:tcW w:w="615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2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4D4545" w:rsidRPr="00F14FB8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7" w:type="dxa"/>
          </w:tcPr>
          <w:p w:rsidR="004D4545" w:rsidRDefault="004D4545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D4545" w:rsidRPr="00F14FB8" w:rsidRDefault="004D4545" w:rsidP="0058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4D4545" w:rsidRPr="00CB1B65" w:rsidRDefault="004D45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4D4545" w:rsidRPr="00CB1B65" w:rsidSect="00557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971C0A"/>
    <w:multiLevelType w:val="hybridMultilevel"/>
    <w:tmpl w:val="66AEB3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0"/>
  </w:num>
  <w:num w:numId="4">
    <w:abstractNumId w:val="19"/>
  </w:num>
  <w:num w:numId="5">
    <w:abstractNumId w:val="29"/>
  </w:num>
  <w:num w:numId="6">
    <w:abstractNumId w:val="20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7"/>
  </w:num>
  <w:num w:numId="12">
    <w:abstractNumId w:val="12"/>
  </w:num>
  <w:num w:numId="13">
    <w:abstractNumId w:val="23"/>
  </w:num>
  <w:num w:numId="14">
    <w:abstractNumId w:val="27"/>
  </w:num>
  <w:num w:numId="15">
    <w:abstractNumId w:val="21"/>
  </w:num>
  <w:num w:numId="16">
    <w:abstractNumId w:val="10"/>
  </w:num>
  <w:num w:numId="17">
    <w:abstractNumId w:val="28"/>
  </w:num>
  <w:num w:numId="18">
    <w:abstractNumId w:val="18"/>
  </w:num>
  <w:num w:numId="19">
    <w:abstractNumId w:val="25"/>
  </w:num>
  <w:num w:numId="20">
    <w:abstractNumId w:val="1"/>
  </w:num>
  <w:num w:numId="21">
    <w:abstractNumId w:val="24"/>
  </w:num>
  <w:num w:numId="22">
    <w:abstractNumId w:val="31"/>
  </w:num>
  <w:num w:numId="23">
    <w:abstractNumId w:val="26"/>
  </w:num>
  <w:num w:numId="24">
    <w:abstractNumId w:val="32"/>
  </w:num>
  <w:num w:numId="25">
    <w:abstractNumId w:val="4"/>
  </w:num>
  <w:num w:numId="26">
    <w:abstractNumId w:val="22"/>
  </w:num>
  <w:num w:numId="27">
    <w:abstractNumId w:val="14"/>
  </w:num>
  <w:num w:numId="28">
    <w:abstractNumId w:val="11"/>
  </w:num>
  <w:num w:numId="29">
    <w:abstractNumId w:val="3"/>
  </w:num>
  <w:num w:numId="30">
    <w:abstractNumId w:val="5"/>
  </w:num>
  <w:num w:numId="31">
    <w:abstractNumId w:val="13"/>
  </w:num>
  <w:num w:numId="32">
    <w:abstractNumId w:val="16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C3D"/>
    <w:rsid w:val="00042227"/>
    <w:rsid w:val="000B7A06"/>
    <w:rsid w:val="00171B62"/>
    <w:rsid w:val="00182C23"/>
    <w:rsid w:val="001B6401"/>
    <w:rsid w:val="001C2027"/>
    <w:rsid w:val="001E21D2"/>
    <w:rsid w:val="00203D8A"/>
    <w:rsid w:val="00227514"/>
    <w:rsid w:val="002876B8"/>
    <w:rsid w:val="002B6A75"/>
    <w:rsid w:val="002C5F21"/>
    <w:rsid w:val="002D5A3A"/>
    <w:rsid w:val="002E12DB"/>
    <w:rsid w:val="00304D9A"/>
    <w:rsid w:val="00306C3D"/>
    <w:rsid w:val="003643FF"/>
    <w:rsid w:val="0038265F"/>
    <w:rsid w:val="003D352C"/>
    <w:rsid w:val="00441533"/>
    <w:rsid w:val="004A6F11"/>
    <w:rsid w:val="004D4545"/>
    <w:rsid w:val="004F29E6"/>
    <w:rsid w:val="005105C4"/>
    <w:rsid w:val="005273EB"/>
    <w:rsid w:val="005570C6"/>
    <w:rsid w:val="00580657"/>
    <w:rsid w:val="005D2CB7"/>
    <w:rsid w:val="006E34A0"/>
    <w:rsid w:val="00745CE2"/>
    <w:rsid w:val="00760811"/>
    <w:rsid w:val="00764629"/>
    <w:rsid w:val="00796161"/>
    <w:rsid w:val="007D7D7E"/>
    <w:rsid w:val="008056E2"/>
    <w:rsid w:val="00837BBE"/>
    <w:rsid w:val="008B36D7"/>
    <w:rsid w:val="00915570"/>
    <w:rsid w:val="00922793"/>
    <w:rsid w:val="00933BC5"/>
    <w:rsid w:val="00974C77"/>
    <w:rsid w:val="009F2384"/>
    <w:rsid w:val="00A339C6"/>
    <w:rsid w:val="00A472E6"/>
    <w:rsid w:val="00A617B8"/>
    <w:rsid w:val="00A74430"/>
    <w:rsid w:val="00A84CF8"/>
    <w:rsid w:val="00AD43EF"/>
    <w:rsid w:val="00AE7774"/>
    <w:rsid w:val="00AF310E"/>
    <w:rsid w:val="00B01CD0"/>
    <w:rsid w:val="00B913EA"/>
    <w:rsid w:val="00BB2A50"/>
    <w:rsid w:val="00BB5FFC"/>
    <w:rsid w:val="00BE51B2"/>
    <w:rsid w:val="00C27AA8"/>
    <w:rsid w:val="00C4708F"/>
    <w:rsid w:val="00C72B88"/>
    <w:rsid w:val="00CA7D35"/>
    <w:rsid w:val="00CB1B65"/>
    <w:rsid w:val="00CF39DF"/>
    <w:rsid w:val="00CF6022"/>
    <w:rsid w:val="00D01EE7"/>
    <w:rsid w:val="00D14434"/>
    <w:rsid w:val="00D1482A"/>
    <w:rsid w:val="00D3361C"/>
    <w:rsid w:val="00D91346"/>
    <w:rsid w:val="00DB2E43"/>
    <w:rsid w:val="00DF3E14"/>
    <w:rsid w:val="00E012C2"/>
    <w:rsid w:val="00E70315"/>
    <w:rsid w:val="00E73D8F"/>
    <w:rsid w:val="00F14FB8"/>
    <w:rsid w:val="00F15AD2"/>
    <w:rsid w:val="00F8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C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</w:rPr>
  </w:style>
  <w:style w:type="character" w:customStyle="1" w:styleId="32">
    <w:name w:val="Заголовок №3 (2)_"/>
    <w:basedOn w:val="DefaultParagraphFont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Normal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FollowedHyperlink">
    <w:name w:val="FollowedHyperlink"/>
    <w:basedOn w:val="DefaultParagraphFont"/>
    <w:uiPriority w:val="99"/>
    <w:semiHidden/>
    <w:rsid w:val="00BE51B2"/>
    <w:rPr>
      <w:rFonts w:cs="Times New Roman"/>
      <w:color w:val="954F72"/>
      <w:u w:val="single"/>
    </w:rPr>
  </w:style>
  <w:style w:type="table" w:styleId="TableGrid">
    <w:name w:val="Table Grid"/>
    <w:basedOn w:val="TableNormal"/>
    <w:uiPriority w:val="99"/>
    <w:rsid w:val="00203D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B1B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216</Words>
  <Characters>1236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User</cp:lastModifiedBy>
  <cp:revision>2</cp:revision>
  <cp:lastPrinted>2017-09-29T07:30:00Z</cp:lastPrinted>
  <dcterms:created xsi:type="dcterms:W3CDTF">2020-10-10T05:28:00Z</dcterms:created>
  <dcterms:modified xsi:type="dcterms:W3CDTF">2020-10-10T05:28:00Z</dcterms:modified>
</cp:coreProperties>
</file>